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888D9" w14:textId="17133E58" w:rsidR="006B2F86" w:rsidRDefault="00107933" w:rsidP="00E71FC3">
      <w:pPr>
        <w:pStyle w:val="NoSpacing"/>
      </w:pPr>
      <w:r>
        <w:rPr>
          <w:u w:val="single"/>
        </w:rPr>
        <w:t>Richard CHAMBERLAIN</w:t>
      </w:r>
      <w:r>
        <w:t xml:space="preserve">  </w:t>
      </w:r>
      <w:proofErr w:type="gramStart"/>
      <w:r>
        <w:t xml:space="preserve">   (</w:t>
      </w:r>
      <w:proofErr w:type="gramEnd"/>
      <w:r>
        <w:t>fl.1409)</w:t>
      </w:r>
    </w:p>
    <w:p w14:paraId="584B713C" w14:textId="60D333E8" w:rsidR="00107933" w:rsidRDefault="00107933" w:rsidP="00E71FC3">
      <w:pPr>
        <w:pStyle w:val="NoSpacing"/>
      </w:pPr>
      <w:r>
        <w:t>Vicar of Walpole, Norfolk.</w:t>
      </w:r>
    </w:p>
    <w:p w14:paraId="217B2CD7" w14:textId="0D73FA9E" w:rsidR="00107933" w:rsidRDefault="00107933" w:rsidP="00E71FC3">
      <w:pPr>
        <w:pStyle w:val="NoSpacing"/>
      </w:pPr>
    </w:p>
    <w:p w14:paraId="35622FF4" w14:textId="12D67218" w:rsidR="00107933" w:rsidRDefault="00107933" w:rsidP="00E71FC3">
      <w:pPr>
        <w:pStyle w:val="NoSpacing"/>
      </w:pPr>
    </w:p>
    <w:p w14:paraId="47E3BD03" w14:textId="2D2B2ABD" w:rsidR="00107933" w:rsidRDefault="00107933" w:rsidP="00E71FC3">
      <w:pPr>
        <w:pStyle w:val="NoSpacing"/>
      </w:pPr>
      <w:r>
        <w:tab/>
        <w:t>1409</w:t>
      </w:r>
      <w:r>
        <w:tab/>
        <w:t>He became Vicar.</w:t>
      </w:r>
    </w:p>
    <w:p w14:paraId="1FF253CF" w14:textId="623BB200" w:rsidR="00107933" w:rsidRDefault="00107933" w:rsidP="00107933">
      <w:pPr>
        <w:pStyle w:val="NoSpacing"/>
        <w:ind w:left="1440"/>
        <w:rPr>
          <w:shd w:val="clear" w:color="auto" w:fill="FFFFFF"/>
        </w:rPr>
      </w:pPr>
      <w:r>
        <w:rPr>
          <w:rFonts w:ascii="Helvetica" w:hAnsi="Helvetica" w:cs="Helvetica"/>
          <w:sz w:val="16"/>
          <w:szCs w:val="16"/>
          <w:shd w:val="clear" w:color="auto" w:fill="FFFFFF"/>
        </w:rPr>
        <w:t>(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 xml:space="preserve">Francis </w:t>
      </w:r>
      <w:proofErr w:type="spell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Blomefield</w:t>
      </w:r>
      <w:proofErr w:type="spellEnd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, '</w:t>
      </w:r>
      <w:proofErr w:type="spell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Freebridge</w:t>
      </w:r>
      <w:proofErr w:type="spellEnd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 xml:space="preserve"> Hundred: Walpole', in </w:t>
      </w:r>
      <w:r w:rsidRPr="00D17666"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 (London, 1808), pp. 99-121. </w:t>
      </w:r>
      <w:r w:rsidRPr="00D17666"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 http://www.british-history.ac.uk/topographical-hist-norfolk/vol9/pp99-121 [accessed 11 May 2019</w:t>
      </w:r>
      <w:proofErr w:type="gram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].</w:t>
      </w:r>
      <w:r>
        <w:rPr>
          <w:shd w:val="clear" w:color="auto" w:fill="FFFFFF"/>
        </w:rPr>
        <w:t xml:space="preserve">  )</w:t>
      </w:r>
      <w:proofErr w:type="gramEnd"/>
    </w:p>
    <w:p w14:paraId="27288796" w14:textId="58E65A4F" w:rsidR="00107933" w:rsidRDefault="00107933" w:rsidP="00107933">
      <w:pPr>
        <w:pStyle w:val="NoSpacing"/>
        <w:rPr>
          <w:shd w:val="clear" w:color="auto" w:fill="FFFFFF"/>
        </w:rPr>
      </w:pPr>
    </w:p>
    <w:p w14:paraId="18237A38" w14:textId="241470F1" w:rsidR="00107933" w:rsidRDefault="00107933" w:rsidP="00107933">
      <w:pPr>
        <w:pStyle w:val="NoSpacing"/>
        <w:rPr>
          <w:shd w:val="clear" w:color="auto" w:fill="FFFFFF"/>
        </w:rPr>
      </w:pPr>
    </w:p>
    <w:p w14:paraId="3F3D82AD" w14:textId="0833268F" w:rsidR="00107933" w:rsidRDefault="00107933" w:rsidP="00107933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11 May 2019</w:t>
      </w:r>
      <w:bookmarkStart w:id="0" w:name="_GoBack"/>
      <w:bookmarkEnd w:id="0"/>
    </w:p>
    <w:p w14:paraId="6C1354CC" w14:textId="3AD2EEF4" w:rsidR="00107933" w:rsidRPr="00107933" w:rsidRDefault="00107933" w:rsidP="00E71FC3">
      <w:pPr>
        <w:pStyle w:val="NoSpacing"/>
      </w:pPr>
    </w:p>
    <w:sectPr w:rsidR="00107933" w:rsidRPr="001079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B9534" w14:textId="77777777" w:rsidR="00107933" w:rsidRDefault="00107933" w:rsidP="00E71FC3">
      <w:pPr>
        <w:spacing w:after="0" w:line="240" w:lineRule="auto"/>
      </w:pPr>
      <w:r>
        <w:separator/>
      </w:r>
    </w:p>
  </w:endnote>
  <w:endnote w:type="continuationSeparator" w:id="0">
    <w:p w14:paraId="349646AC" w14:textId="77777777" w:rsidR="00107933" w:rsidRDefault="001079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01B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6D20F" w14:textId="77777777" w:rsidR="00107933" w:rsidRDefault="00107933" w:rsidP="00E71FC3">
      <w:pPr>
        <w:spacing w:after="0" w:line="240" w:lineRule="auto"/>
      </w:pPr>
      <w:r>
        <w:separator/>
      </w:r>
    </w:p>
  </w:footnote>
  <w:footnote w:type="continuationSeparator" w:id="0">
    <w:p w14:paraId="26F6654E" w14:textId="77777777" w:rsidR="00107933" w:rsidRDefault="001079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33"/>
    <w:rsid w:val="0010793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BC6C3"/>
  <w15:chartTrackingRefBased/>
  <w15:docId w15:val="{0D3B4A22-FBD5-4C8E-8819-19307B921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1079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2019-05-11T17:06:00Z</dcterms:created>
  <dcterms:modified xsi:type="dcterms:W3CDTF">2019-05-11T17:08:00Z</dcterms:modified>
</cp:coreProperties>
</file>